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80895" w14:textId="77777777" w:rsidR="00C61874" w:rsidRDefault="00C61874" w:rsidP="00C61874">
      <w:pPr>
        <w:pStyle w:val="NoSpacing"/>
        <w:rPr>
          <w:rFonts w:ascii="Times New Roman" w:hAnsi="Times New Roman" w:cs="Times New Roman"/>
          <w:sz w:val="24"/>
          <w:szCs w:val="24"/>
        </w:rPr>
      </w:pPr>
      <w:r>
        <w:rPr>
          <w:rFonts w:ascii="Times New Roman" w:hAnsi="Times New Roman" w:cs="Times New Roman"/>
          <w:sz w:val="24"/>
          <w:szCs w:val="24"/>
          <w:u w:val="single"/>
        </w:rPr>
        <w:t>Walter GODARD</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22ADFFA4" w14:textId="77777777" w:rsidR="00C61874" w:rsidRDefault="00C61874" w:rsidP="00C61874">
      <w:pPr>
        <w:pStyle w:val="NoSpacing"/>
        <w:rPr>
          <w:rFonts w:ascii="Times New Roman" w:hAnsi="Times New Roman" w:cs="Times New Roman"/>
          <w:sz w:val="24"/>
          <w:szCs w:val="24"/>
        </w:rPr>
      </w:pPr>
      <w:r>
        <w:rPr>
          <w:rFonts w:ascii="Times New Roman" w:hAnsi="Times New Roman" w:cs="Times New Roman"/>
          <w:sz w:val="24"/>
          <w:szCs w:val="24"/>
        </w:rPr>
        <w:t>of Norfolk.</w:t>
      </w:r>
    </w:p>
    <w:p w14:paraId="0835034F" w14:textId="77777777" w:rsidR="00C61874" w:rsidRDefault="00C61874" w:rsidP="00C61874">
      <w:pPr>
        <w:pStyle w:val="NoSpacing"/>
        <w:rPr>
          <w:rFonts w:ascii="Times New Roman" w:hAnsi="Times New Roman" w:cs="Times New Roman"/>
          <w:sz w:val="24"/>
          <w:szCs w:val="24"/>
        </w:rPr>
      </w:pPr>
    </w:p>
    <w:p w14:paraId="74CCA12C" w14:textId="77777777" w:rsidR="00C61874" w:rsidRDefault="00C61874" w:rsidP="00C61874">
      <w:pPr>
        <w:pStyle w:val="NoSpacing"/>
        <w:rPr>
          <w:rFonts w:ascii="Times New Roman" w:hAnsi="Times New Roman" w:cs="Times New Roman"/>
          <w:sz w:val="24"/>
          <w:szCs w:val="24"/>
        </w:rPr>
      </w:pPr>
    </w:p>
    <w:p w14:paraId="69500D04" w14:textId="77777777" w:rsidR="00C61874" w:rsidRDefault="00C61874" w:rsidP="00C61874">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Norfolk touching the names of the persons bound to contribute to the subsidy granted to the King at the last Parliament. He was a collector.</w:t>
      </w:r>
    </w:p>
    <w:p w14:paraId="3F10525B" w14:textId="77777777" w:rsidR="00C61874" w:rsidRDefault="00C61874" w:rsidP="00C61874">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p.258)</w:t>
      </w:r>
    </w:p>
    <w:p w14:paraId="70344938" w14:textId="77777777" w:rsidR="00C61874" w:rsidRDefault="00C61874" w:rsidP="00C61874">
      <w:pPr>
        <w:pStyle w:val="NoSpacing"/>
        <w:rPr>
          <w:rFonts w:ascii="Times New Roman" w:hAnsi="Times New Roman" w:cs="Times New Roman"/>
          <w:sz w:val="24"/>
          <w:szCs w:val="24"/>
        </w:rPr>
      </w:pPr>
    </w:p>
    <w:p w14:paraId="20E9D338" w14:textId="77777777" w:rsidR="00C61874" w:rsidRDefault="00C61874" w:rsidP="00C61874">
      <w:pPr>
        <w:pStyle w:val="NoSpacing"/>
        <w:rPr>
          <w:rFonts w:ascii="Times New Roman" w:hAnsi="Times New Roman" w:cs="Times New Roman"/>
          <w:sz w:val="24"/>
          <w:szCs w:val="24"/>
        </w:rPr>
      </w:pPr>
    </w:p>
    <w:p w14:paraId="4558D825" w14:textId="77777777" w:rsidR="00C61874" w:rsidRDefault="00C61874" w:rsidP="00C61874">
      <w:pPr>
        <w:pStyle w:val="NoSpacing"/>
        <w:rPr>
          <w:rFonts w:ascii="Times New Roman" w:hAnsi="Times New Roman" w:cs="Times New Roman"/>
          <w:sz w:val="24"/>
          <w:szCs w:val="24"/>
        </w:rPr>
      </w:pPr>
      <w:r>
        <w:rPr>
          <w:rFonts w:ascii="Times New Roman" w:hAnsi="Times New Roman" w:cs="Times New Roman"/>
          <w:sz w:val="24"/>
          <w:szCs w:val="24"/>
        </w:rPr>
        <w:t>25 June 2021</w:t>
      </w:r>
    </w:p>
    <w:p w14:paraId="6D20FFFA"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A21AD" w14:textId="77777777" w:rsidR="00C61874" w:rsidRDefault="00C61874" w:rsidP="009139A6">
      <w:r>
        <w:separator/>
      </w:r>
    </w:p>
  </w:endnote>
  <w:endnote w:type="continuationSeparator" w:id="0">
    <w:p w14:paraId="794678A5" w14:textId="77777777" w:rsidR="00C61874" w:rsidRDefault="00C61874"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39C4A"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FEA27"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0F75D"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8FC5A" w14:textId="77777777" w:rsidR="00C61874" w:rsidRDefault="00C61874" w:rsidP="009139A6">
      <w:r>
        <w:separator/>
      </w:r>
    </w:p>
  </w:footnote>
  <w:footnote w:type="continuationSeparator" w:id="0">
    <w:p w14:paraId="5EC17CC0" w14:textId="77777777" w:rsidR="00C61874" w:rsidRDefault="00C61874"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1DC9C"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D51DF"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C2500"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874"/>
    <w:rsid w:val="000666E0"/>
    <w:rsid w:val="002510B7"/>
    <w:rsid w:val="005C130B"/>
    <w:rsid w:val="00826F5C"/>
    <w:rsid w:val="009139A6"/>
    <w:rsid w:val="009448BB"/>
    <w:rsid w:val="00A3176C"/>
    <w:rsid w:val="00AE65F8"/>
    <w:rsid w:val="00BA00AB"/>
    <w:rsid w:val="00C61874"/>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53EC7"/>
  <w15:chartTrackingRefBased/>
  <w15:docId w15:val="{74010D5C-BE71-4E0B-A276-6957EA24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44</Words>
  <Characters>251</Characters>
  <Application>Microsoft Office Word</Application>
  <DocSecurity>0</DocSecurity>
  <Lines>2</Lines>
  <Paragraphs>1</Paragraphs>
  <ScaleCrop>false</ScaleCrop>
  <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2021-07-12T10:20:00Z</dcterms:created>
  <dcterms:modified xsi:type="dcterms:W3CDTF">2021-07-12T10:20:00Z</dcterms:modified>
</cp:coreProperties>
</file>